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C8A49" w14:textId="77777777" w:rsidR="00492049" w:rsidRDefault="00492049" w:rsidP="004920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THROWLAND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fl.1474-6)</w:t>
      </w:r>
    </w:p>
    <w:p w14:paraId="3E81FAAC" w14:textId="77777777" w:rsidR="00492049" w:rsidRDefault="00492049" w:rsidP="004920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Wootton, </w:t>
      </w:r>
      <w:proofErr w:type="spellStart"/>
      <w:r>
        <w:rPr>
          <w:rFonts w:cs="Times New Roman"/>
          <w:szCs w:val="24"/>
        </w:rPr>
        <w:t>Northamptonshire</w:t>
      </w:r>
      <w:proofErr w:type="spellEnd"/>
      <w:r>
        <w:rPr>
          <w:rFonts w:cs="Times New Roman"/>
          <w:szCs w:val="24"/>
        </w:rPr>
        <w:t>.</w:t>
      </w:r>
    </w:p>
    <w:p w14:paraId="1B7A7566" w14:textId="77777777" w:rsidR="00492049" w:rsidRDefault="00492049" w:rsidP="00492049">
      <w:pPr>
        <w:pStyle w:val="NoSpacing"/>
        <w:rPr>
          <w:rFonts w:cs="Times New Roman"/>
          <w:szCs w:val="24"/>
        </w:rPr>
      </w:pPr>
    </w:p>
    <w:p w14:paraId="43F68686" w14:textId="77777777" w:rsidR="00492049" w:rsidRDefault="00492049" w:rsidP="00492049">
      <w:pPr>
        <w:pStyle w:val="NoSpacing"/>
        <w:rPr>
          <w:rFonts w:cs="Times New Roman"/>
          <w:szCs w:val="24"/>
        </w:rPr>
      </w:pPr>
    </w:p>
    <w:p w14:paraId="63938C8F" w14:textId="77777777" w:rsidR="00492049" w:rsidRDefault="00492049" w:rsidP="004920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1474-6</w:t>
      </w:r>
      <w:r>
        <w:rPr>
          <w:rFonts w:cs="Times New Roman"/>
          <w:szCs w:val="24"/>
        </w:rPr>
        <w:tab/>
        <w:t xml:space="preserve">He was Rector.     </w:t>
      </w:r>
      <w:r w:rsidRPr="00BD5678">
        <w:rPr>
          <w:rFonts w:cs="Times New Roman"/>
          <w:szCs w:val="24"/>
        </w:rPr>
        <w:t xml:space="preserve">(Alumni </w:t>
      </w:r>
      <w:proofErr w:type="spellStart"/>
      <w:r w:rsidRPr="00BD5678">
        <w:rPr>
          <w:rFonts w:cs="Times New Roman"/>
          <w:szCs w:val="24"/>
        </w:rPr>
        <w:t>Cantab.</w:t>
      </w:r>
      <w:proofErr w:type="spellEnd"/>
      <w:r w:rsidRPr="00BD5678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238)</w:t>
      </w:r>
    </w:p>
    <w:p w14:paraId="2E842789" w14:textId="77777777" w:rsidR="00492049" w:rsidRDefault="00492049" w:rsidP="00492049">
      <w:pPr>
        <w:pStyle w:val="NoSpacing"/>
        <w:rPr>
          <w:rFonts w:cs="Times New Roman"/>
          <w:szCs w:val="24"/>
        </w:rPr>
      </w:pPr>
    </w:p>
    <w:p w14:paraId="1EED8797" w14:textId="77777777" w:rsidR="00492049" w:rsidRDefault="00492049" w:rsidP="00492049">
      <w:pPr>
        <w:pStyle w:val="NoSpacing"/>
        <w:rPr>
          <w:rFonts w:cs="Times New Roman"/>
          <w:szCs w:val="24"/>
        </w:rPr>
      </w:pPr>
    </w:p>
    <w:p w14:paraId="19777703" w14:textId="77777777" w:rsidR="00492049" w:rsidRDefault="00492049" w:rsidP="004920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October 2021</w:t>
      </w:r>
    </w:p>
    <w:p w14:paraId="31FBF31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42869" w14:textId="77777777" w:rsidR="00492049" w:rsidRDefault="00492049" w:rsidP="009139A6">
      <w:r>
        <w:separator/>
      </w:r>
    </w:p>
  </w:endnote>
  <w:endnote w:type="continuationSeparator" w:id="0">
    <w:p w14:paraId="00600996" w14:textId="77777777" w:rsidR="00492049" w:rsidRDefault="004920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2C9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C1F2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8C3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917B7" w14:textId="77777777" w:rsidR="00492049" w:rsidRDefault="00492049" w:rsidP="009139A6">
      <w:r>
        <w:separator/>
      </w:r>
    </w:p>
  </w:footnote>
  <w:footnote w:type="continuationSeparator" w:id="0">
    <w:p w14:paraId="24A95D52" w14:textId="77777777" w:rsidR="00492049" w:rsidRDefault="004920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D34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6ED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4DB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049"/>
    <w:rsid w:val="000666E0"/>
    <w:rsid w:val="002510B7"/>
    <w:rsid w:val="0049204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9AD50"/>
  <w15:chartTrackingRefBased/>
  <w15:docId w15:val="{35C13FC0-4A0B-401A-ACC8-57A5D9A7A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2022-12-30T20:10:00Z</dcterms:created>
  <dcterms:modified xsi:type="dcterms:W3CDTF">2022-12-30T20:11:00Z</dcterms:modified>
</cp:coreProperties>
</file>